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680D2333" w:rsidR="00F372C9" w:rsidRPr="00B552DB" w:rsidRDefault="00735296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C0628A">
              <w:rPr>
                <w:rFonts w:ascii="Times New Roman" w:hAnsi="Times New Roman"/>
                <w:b/>
              </w:rPr>
              <w:t>TARNYBINIŲ STOČIŲ APSAUGOS PROGRAMINĖS ĮRANGOS PALAIKYMO PASLAUGŲ PIRKIMAS (PPR-914)</w:t>
            </w:r>
            <w:bookmarkStart w:id="15" w:name="_GoBack"/>
            <w:bookmarkEnd w:id="15"/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6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6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(d) a)-c) punktuose išvardyti subjektai nedalyvauja subtiekėjais, tiekėjais ar subjektais, kurių </w:t>
      </w:r>
      <w:proofErr w:type="spellStart"/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pajėgumais</w:t>
      </w:r>
      <w:proofErr w:type="spellEnd"/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</w:t>
      </w:r>
      <w:proofErr w:type="spellStart"/>
      <w:r w:rsidRPr="00B552DB">
        <w:rPr>
          <w:rFonts w:ascii="Calibri Light" w:hAnsi="Calibri Light" w:cs="Calibri Light"/>
          <w:sz w:val="24"/>
          <w:szCs w:val="24"/>
        </w:rPr>
        <w:t>pajėgumais</w:t>
      </w:r>
      <w:proofErr w:type="spellEnd"/>
      <w:r w:rsidRPr="00B552DB">
        <w:rPr>
          <w:rFonts w:ascii="Calibri Light" w:hAnsi="Calibri Light" w:cs="Calibri Light"/>
          <w:sz w:val="24"/>
          <w:szCs w:val="24"/>
        </w:rPr>
        <w:t xml:space="preserve">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1E940" w14:textId="77777777" w:rsidR="005435C4" w:rsidRDefault="005435C4">
      <w:pPr>
        <w:spacing w:after="0" w:line="240" w:lineRule="auto"/>
      </w:pPr>
      <w:r>
        <w:separator/>
      </w:r>
    </w:p>
  </w:endnote>
  <w:endnote w:type="continuationSeparator" w:id="0">
    <w:p w14:paraId="75527E17" w14:textId="77777777" w:rsidR="005435C4" w:rsidRDefault="00543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735296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735296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7FCE9" w14:textId="77777777" w:rsidR="005435C4" w:rsidRDefault="005435C4">
      <w:pPr>
        <w:spacing w:after="0" w:line="240" w:lineRule="auto"/>
      </w:pPr>
      <w:r>
        <w:separator/>
      </w:r>
    </w:p>
  </w:footnote>
  <w:footnote w:type="continuationSeparator" w:id="0">
    <w:p w14:paraId="657CE6BD" w14:textId="77777777" w:rsidR="005435C4" w:rsidRDefault="00543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35C4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35296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90954-6532-4A00-ADCA-B0D1A0FFA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22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21</cp:revision>
  <cp:lastPrinted>2021-01-19T12:06:00Z</cp:lastPrinted>
  <dcterms:created xsi:type="dcterms:W3CDTF">2023-01-03T07:25:00Z</dcterms:created>
  <dcterms:modified xsi:type="dcterms:W3CDTF">2025-11-05T08:39:00Z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